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038C" w14:textId="7DBE3754" w:rsidR="00BA00AB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SCALBY</w:t>
      </w:r>
      <w:r>
        <w:rPr>
          <w:rFonts w:ascii="Times New Roman" w:hAnsi="Times New Roman" w:cs="Times New Roman"/>
          <w:sz w:val="24"/>
          <w:szCs w:val="24"/>
        </w:rPr>
        <w:t xml:space="preserve">        (d.1406)</w:t>
      </w:r>
    </w:p>
    <w:p w14:paraId="055D8775" w14:textId="1CEB0D47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Cloghton.</w:t>
      </w:r>
    </w:p>
    <w:p w14:paraId="00692421" w14:textId="5C9BB677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B3E113" w14:textId="7BCE8910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6D31FC" w14:textId="12730153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p.145)</w:t>
      </w:r>
    </w:p>
    <w:p w14:paraId="61067F94" w14:textId="0BF47C6E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D5632BF" w14:textId="2EE5985D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2EC7F" w14:textId="26078D45" w:rsid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34E56" w14:textId="7818C177" w:rsidR="003F7562" w:rsidRPr="003F7562" w:rsidRDefault="003F7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sectPr w:rsidR="003F7562" w:rsidRPr="003F75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C656" w14:textId="77777777" w:rsidR="003F7562" w:rsidRDefault="003F7562" w:rsidP="009139A6">
      <w:r>
        <w:separator/>
      </w:r>
    </w:p>
  </w:endnote>
  <w:endnote w:type="continuationSeparator" w:id="0">
    <w:p w14:paraId="039476A3" w14:textId="77777777" w:rsidR="003F7562" w:rsidRDefault="003F75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DC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D8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14B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3FFED" w14:textId="77777777" w:rsidR="003F7562" w:rsidRDefault="003F7562" w:rsidP="009139A6">
      <w:r>
        <w:separator/>
      </w:r>
    </w:p>
  </w:footnote>
  <w:footnote w:type="continuationSeparator" w:id="0">
    <w:p w14:paraId="336C71E6" w14:textId="77777777" w:rsidR="003F7562" w:rsidRDefault="003F75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A8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2C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AB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562"/>
    <w:rsid w:val="000666E0"/>
    <w:rsid w:val="002510B7"/>
    <w:rsid w:val="003F756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173F5"/>
  <w15:chartTrackingRefBased/>
  <w15:docId w15:val="{8ED960F6-6D69-4B5A-9BB5-58E52AE55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2022-02-12T11:22:00Z</dcterms:created>
  <dcterms:modified xsi:type="dcterms:W3CDTF">2022-02-12T11:25:00Z</dcterms:modified>
</cp:coreProperties>
</file>